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BF" w:rsidRPr="00116375" w:rsidRDefault="00A95FBF" w:rsidP="003B3F4B">
      <w:pPr>
        <w:jc w:val="center"/>
        <w:rPr>
          <w:b/>
        </w:rPr>
      </w:pPr>
      <w:r w:rsidRPr="00116375">
        <w:rPr>
          <w:b/>
        </w:rPr>
        <w:t>Карточка образовательной программы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5040"/>
      </w:tblGrid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 учебной программы кружка\секции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программа «Моя профессиональная перспектива»</w:t>
            </w: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Авторство, издательство и т.д.</w:t>
            </w:r>
          </w:p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Текстовое описание для информирования о программе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Автор программы</w:t>
            </w:r>
          </w:p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Олефир Людмила Николаевна</w:t>
            </w:r>
          </w:p>
        </w:tc>
      </w:tr>
      <w:tr w:rsidR="00A95FBF" w:rsidRPr="00CB707C" w:rsidTr="00670285">
        <w:tc>
          <w:tcPr>
            <w:tcW w:w="8928" w:type="dxa"/>
            <w:gridSpan w:val="2"/>
          </w:tcPr>
          <w:p w:rsidR="00A95FBF" w:rsidRPr="007A209A" w:rsidRDefault="00A95FBF" w:rsidP="007A20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Направление дополнительного образования</w:t>
            </w:r>
          </w:p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19C8">
              <w:rPr>
                <w:rFonts w:ascii="Times New Roman" w:hAnsi="Times New Roman"/>
                <w:sz w:val="16"/>
                <w:szCs w:val="16"/>
                <w:lang w:eastAsia="ru-RU"/>
              </w:rPr>
              <w:t>(можно указать несколько)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гуманитарное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направление </w:t>
            </w: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Педагог(преподаватель) Ф.И.О./ образование по преподаваемому предмету/ учебное заведение/стаж работы по данному направлению/ квалификационная категория если имеется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Климова Д.С.</w:t>
            </w:r>
          </w:p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ссылка на информацию о педагоге  в интернете </w:t>
            </w:r>
            <w:r w:rsidRPr="003219C8">
              <w:rPr>
                <w:rFonts w:ascii="Times New Roman" w:hAnsi="Times New Roman"/>
                <w:sz w:val="16"/>
                <w:szCs w:val="16"/>
                <w:lang w:eastAsia="ru-RU"/>
              </w:rPr>
              <w:t>(если есть)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 обучения в годах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1 год</w:t>
            </w: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Возраст обучающихся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7A209A"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-15 лет</w:t>
            </w: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занятий и часов в неделю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часа</w:t>
            </w:r>
          </w:p>
        </w:tc>
      </w:tr>
      <w:tr w:rsidR="00A95FBF" w:rsidRPr="00CB707C" w:rsidTr="00670285">
        <w:trPr>
          <w:trHeight w:val="698"/>
        </w:trPr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Время проведения занятий (начало/окончание)</w:t>
            </w:r>
          </w:p>
        </w:tc>
        <w:tc>
          <w:tcPr>
            <w:tcW w:w="5040" w:type="dxa"/>
          </w:tcPr>
          <w:p w:rsidR="00A95FBF" w:rsidRPr="00CB707C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707C">
              <w:rPr>
                <w:rFonts w:ascii="Times New Roman" w:hAnsi="Times New Roman"/>
                <w:sz w:val="20"/>
                <w:szCs w:val="20"/>
              </w:rPr>
              <w:t>16.20 – 17.00  17.10-17.50</w:t>
            </w:r>
          </w:p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B707C">
              <w:rPr>
                <w:rFonts w:ascii="Times New Roman" w:hAnsi="Times New Roman"/>
                <w:sz w:val="20"/>
                <w:szCs w:val="20"/>
              </w:rPr>
              <w:t>16.20 – 17.00  17.10-17.50</w:t>
            </w: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Дни недели, в которые проводятся занятия</w:t>
            </w:r>
          </w:p>
        </w:tc>
        <w:tc>
          <w:tcPr>
            <w:tcW w:w="5040" w:type="dxa"/>
          </w:tcPr>
          <w:p w:rsidR="00A95FBF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Понедельник</w:t>
            </w:r>
          </w:p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Пятница</w:t>
            </w: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Адрес проведения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20 Января д.14</w:t>
            </w: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Ссылка на сайт </w:t>
            </w:r>
            <w:r w:rsidRPr="003219C8">
              <w:rPr>
                <w:rFonts w:ascii="Times New Roman" w:hAnsi="Times New Roman"/>
                <w:sz w:val="16"/>
                <w:szCs w:val="16"/>
                <w:lang w:eastAsia="ru-RU"/>
              </w:rPr>
              <w:t>(если там имеется информация о программе)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координатора или заместителя директора, курирующего  дополнительное образование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val="en-US" w:eastAsia="ru-RU"/>
              </w:rPr>
              <w:t>vnschool16@y</w:t>
            </w: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A209A">
              <w:rPr>
                <w:rFonts w:ascii="Times New Roman" w:hAnsi="Times New Roman"/>
                <w:sz w:val="20"/>
                <w:szCs w:val="20"/>
                <w:lang w:val="en-US" w:eastAsia="ru-RU"/>
              </w:rPr>
              <w:t>ndex.ru</w:t>
            </w: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Финансовая основа деятельности </w:t>
            </w:r>
          </w:p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(платные услуги/ бюджетное финансирование)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09A">
              <w:rPr>
                <w:rFonts w:ascii="Times New Roman" w:hAnsi="Times New Roman"/>
                <w:sz w:val="20"/>
                <w:szCs w:val="20"/>
                <w:lang w:eastAsia="ru-RU"/>
              </w:rPr>
              <w:t>Бюджетное финансирование</w:t>
            </w: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 в месяц (для платных услуг)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5FBF" w:rsidRPr="00CB707C" w:rsidTr="00670285">
        <w:tc>
          <w:tcPr>
            <w:tcW w:w="3888" w:type="dxa"/>
          </w:tcPr>
          <w:p w:rsidR="00A95FBF" w:rsidRPr="003219C8" w:rsidRDefault="00A95FBF" w:rsidP="00321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9C8">
              <w:rPr>
                <w:rFonts w:ascii="Times New Roman" w:hAnsi="Times New Roman"/>
                <w:sz w:val="24"/>
                <w:szCs w:val="24"/>
                <w:lang w:eastAsia="ru-RU"/>
              </w:rPr>
              <w:t>контакты</w:t>
            </w:r>
          </w:p>
        </w:tc>
        <w:tc>
          <w:tcPr>
            <w:tcW w:w="5040" w:type="dxa"/>
          </w:tcPr>
          <w:p w:rsidR="00A95FBF" w:rsidRPr="007A209A" w:rsidRDefault="00A95FBF" w:rsidP="007A2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707C">
              <w:rPr>
                <w:rFonts w:ascii="Times New Roman" w:hAnsi="Times New Roman"/>
                <w:sz w:val="20"/>
                <w:szCs w:val="20"/>
              </w:rPr>
              <w:t>67-73-34, 67-71-53</w:t>
            </w:r>
          </w:p>
        </w:tc>
      </w:tr>
    </w:tbl>
    <w:p w:rsidR="00A95FBF" w:rsidRDefault="00A95FBF"/>
    <w:sectPr w:rsidR="00A95FBF" w:rsidSect="00B02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9C8"/>
    <w:rsid w:val="00043052"/>
    <w:rsid w:val="000A2FF1"/>
    <w:rsid w:val="00116375"/>
    <w:rsid w:val="001348EB"/>
    <w:rsid w:val="00171CC6"/>
    <w:rsid w:val="003219C8"/>
    <w:rsid w:val="003B3F4B"/>
    <w:rsid w:val="003D51C2"/>
    <w:rsid w:val="00404640"/>
    <w:rsid w:val="004E51F2"/>
    <w:rsid w:val="00632F39"/>
    <w:rsid w:val="00655F49"/>
    <w:rsid w:val="00670285"/>
    <w:rsid w:val="00755F73"/>
    <w:rsid w:val="007A209A"/>
    <w:rsid w:val="007E0A31"/>
    <w:rsid w:val="008960BD"/>
    <w:rsid w:val="00966077"/>
    <w:rsid w:val="009955A6"/>
    <w:rsid w:val="00997B31"/>
    <w:rsid w:val="00A17A9B"/>
    <w:rsid w:val="00A267A3"/>
    <w:rsid w:val="00A4310E"/>
    <w:rsid w:val="00A95FBF"/>
    <w:rsid w:val="00AC0F4D"/>
    <w:rsid w:val="00B0260F"/>
    <w:rsid w:val="00CA00B7"/>
    <w:rsid w:val="00CB707C"/>
    <w:rsid w:val="00CF1059"/>
    <w:rsid w:val="00DC3B66"/>
    <w:rsid w:val="00FE0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1C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4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197</Words>
  <Characters>1125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cp:lastPrinted>2018-12-14T09:07:00Z</cp:lastPrinted>
  <dcterms:created xsi:type="dcterms:W3CDTF">2019-11-19T13:31:00Z</dcterms:created>
  <dcterms:modified xsi:type="dcterms:W3CDTF">2023-10-18T05:43:00Z</dcterms:modified>
</cp:coreProperties>
</file>